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97873" w14:textId="77777777" w:rsidR="00037CC6" w:rsidRDefault="00037CC6" w:rsidP="00037C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GOMOND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317ED04F" w14:textId="77777777" w:rsidR="00037CC6" w:rsidRDefault="00037CC6" w:rsidP="00037C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Padstow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Cornwall. Fisher.</w:t>
      </w:r>
    </w:p>
    <w:p w14:paraId="690A3C31" w14:textId="77777777" w:rsidR="00037CC6" w:rsidRDefault="00037CC6" w:rsidP="00037C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B4074E" w14:textId="77777777" w:rsidR="00037CC6" w:rsidRDefault="00037CC6" w:rsidP="00037C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891D91" w14:textId="77777777" w:rsidR="00037CC6" w:rsidRDefault="00037CC6" w:rsidP="00037C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 xml:space="preserve">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Arundell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trespass and assault against him</w:t>
      </w:r>
    </w:p>
    <w:p w14:paraId="50402289" w14:textId="77777777" w:rsidR="00037CC6" w:rsidRDefault="00037CC6" w:rsidP="00037C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9 others.     ( </w:t>
      </w:r>
      <w:hyperlink r:id="rId6" w:history="1">
        <w:r w:rsidRPr="00B0481B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https://waalt.uh.edu/index.php/CP40/826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779B9F6" w14:textId="77777777" w:rsidR="00037CC6" w:rsidRDefault="00037CC6" w:rsidP="00037C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DFE431" w14:textId="77777777" w:rsidR="00037CC6" w:rsidRDefault="00037CC6" w:rsidP="00037C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41ECC3" w14:textId="77777777" w:rsidR="00037CC6" w:rsidRDefault="00037CC6" w:rsidP="00037C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2022</w:t>
      </w:r>
    </w:p>
    <w:p w14:paraId="26AF81C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DD153" w14:textId="77777777" w:rsidR="00037CC6" w:rsidRDefault="00037CC6" w:rsidP="009139A6">
      <w:r>
        <w:separator/>
      </w:r>
    </w:p>
  </w:endnote>
  <w:endnote w:type="continuationSeparator" w:id="0">
    <w:p w14:paraId="4D3849FA" w14:textId="77777777" w:rsidR="00037CC6" w:rsidRDefault="00037C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6A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FB86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32C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376A8" w14:textId="77777777" w:rsidR="00037CC6" w:rsidRDefault="00037CC6" w:rsidP="009139A6">
      <w:r>
        <w:separator/>
      </w:r>
    </w:p>
  </w:footnote>
  <w:footnote w:type="continuationSeparator" w:id="0">
    <w:p w14:paraId="77E98BF8" w14:textId="77777777" w:rsidR="00037CC6" w:rsidRDefault="00037C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0EC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675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C53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CC6"/>
    <w:rsid w:val="00037CC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97D80"/>
  <w15:chartTrackingRefBased/>
  <w15:docId w15:val="{C5991E8F-27F4-4DA9-9C33-A1504D47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37C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2022-09-14T14:44:00Z</dcterms:created>
  <dcterms:modified xsi:type="dcterms:W3CDTF">2022-09-14T14:44:00Z</dcterms:modified>
</cp:coreProperties>
</file>